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07FB9321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594808DE" w14:textId="6A3CC652" w:rsidR="005D7D57" w:rsidRPr="00BC6E5E" w:rsidRDefault="005D7D57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1E6ECDD9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 xml:space="preserve">11 May 2023 </w:t>
                            </w:r>
                            <w:r w:rsidR="00E96A9B">
                              <w:rPr>
                                <w:sz w:val="20"/>
                              </w:rPr>
                              <w:t>(afternoon)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07FB9321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594808DE" w14:textId="6A3CC652" w:rsidR="005D7D57" w:rsidRPr="00BC6E5E" w:rsidRDefault="005D7D57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1E6ECDD9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 xml:space="preserve">11 May 2023 </w:t>
                      </w:r>
                      <w:r w:rsidR="00E96A9B">
                        <w:rPr>
                          <w:sz w:val="20"/>
                        </w:rPr>
                        <w:t>(afternoon)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6A93DC88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6BDAB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F318AE" w:rsidP="001151EF">
      <w:pPr>
        <w:pStyle w:val="NCFE-specialism"/>
      </w:pPr>
      <w:fldSimple w:instr=" DOCPROPERTY  &quot;NCFE Specialism Main Cover Heading&quot;  \* MERGEFORMAT ">
        <w:r>
          <w:t>Digital Infrastructure</w:t>
        </w:r>
      </w:fldSimple>
    </w:p>
    <w:p w14:paraId="79E73F97" w14:textId="77777777" w:rsidR="00C21C53" w:rsidRPr="00C21C53" w:rsidRDefault="00F318AE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>
          <w:t>Assignment 3</w:t>
        </w:r>
      </w:fldSimple>
    </w:p>
    <w:p w14:paraId="377F6D95" w14:textId="51B936F9" w:rsidR="00C21C53" w:rsidRPr="00C21C53" w:rsidRDefault="00E96A9B" w:rsidP="008130F0">
      <w:pPr>
        <w:pStyle w:val="NCFE-assignment-ordinal"/>
        <w:spacing w:before="240" w:after="120"/>
        <w:outlineLvl w:val="0"/>
      </w:pPr>
      <w:r>
        <w:t xml:space="preserve">Task 3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7777777" w:rsidR="00393557" w:rsidRPr="00C21C53" w:rsidRDefault="00393557" w:rsidP="00D80838"/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423D235A" w14:textId="3FB9D234" w:rsidR="00C538BA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C538BA">
        <w:rPr>
          <w:noProof/>
        </w:rPr>
        <w:t>About this workbook</w:t>
      </w:r>
      <w:r w:rsidR="00C538BA">
        <w:rPr>
          <w:noProof/>
        </w:rPr>
        <w:tab/>
      </w:r>
      <w:r w:rsidR="00C538BA">
        <w:rPr>
          <w:noProof/>
        </w:rPr>
        <w:fldChar w:fldCharType="begin"/>
      </w:r>
      <w:r w:rsidR="00C538BA">
        <w:rPr>
          <w:noProof/>
        </w:rPr>
        <w:instrText xml:space="preserve"> PAGEREF _Toc133838048 \h </w:instrText>
      </w:r>
      <w:r w:rsidR="00C538BA">
        <w:rPr>
          <w:noProof/>
        </w:rPr>
      </w:r>
      <w:r w:rsidR="00C538BA">
        <w:rPr>
          <w:noProof/>
        </w:rPr>
        <w:fldChar w:fldCharType="separate"/>
      </w:r>
      <w:r w:rsidR="00C538BA">
        <w:rPr>
          <w:noProof/>
        </w:rPr>
        <w:t>3</w:t>
      </w:r>
      <w:r w:rsidR="00C538BA">
        <w:rPr>
          <w:noProof/>
        </w:rPr>
        <w:fldChar w:fldCharType="end"/>
      </w:r>
    </w:p>
    <w:p w14:paraId="3E82084A" w14:textId="6DD6F446" w:rsidR="00C538BA" w:rsidRDefault="00C538B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D05ABE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D84DB7F" w14:textId="6BF4D7C4" w:rsidR="00C538BA" w:rsidRDefault="00C538B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D05ABE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CE55E19" w14:textId="6F949F94" w:rsidR="00C538BA" w:rsidRDefault="00C538B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6579915" w14:textId="20E3F65D" w:rsidR="00C538BA" w:rsidRDefault="00C538B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D05ABE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99896B6" w14:textId="3F4FB6FC" w:rsidR="00C538BA" w:rsidRDefault="00C538B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D05ABE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7DF8C" w14:textId="6DDACD62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33838048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33838049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1A645AC6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147C3D">
        <w:t>tasks</w:t>
      </w:r>
      <w:r w:rsidRPr="00C21C53">
        <w:t xml:space="preserve"> using the </w:t>
      </w:r>
      <w:r w:rsidR="55E883A3" w:rsidRPr="00C21C53">
        <w:t xml:space="preserve">file </w:t>
      </w:r>
      <w:r w:rsidRPr="00C21C53">
        <w:t>naming convention.</w:t>
      </w:r>
    </w:p>
    <w:p w14:paraId="32ED81DC" w14:textId="031E6068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147C3D">
        <w:t>_Task</w:t>
      </w:r>
      <w:r w:rsidR="00160BC2">
        <w:t>3</w:t>
      </w:r>
    </w:p>
    <w:p w14:paraId="5C9BB188" w14:textId="24DE9252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160BC2">
        <w:rPr>
          <w:rFonts w:eastAsia="Arial" w:cs="Arial"/>
        </w:rPr>
        <w:t>_Task3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33838050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71D7A0C9" w14:textId="77777777" w:rsidR="006D7139" w:rsidRPr="00C21C53" w:rsidRDefault="006D7139" w:rsidP="006D7139">
      <w:pPr>
        <w:pStyle w:val="Heading1"/>
      </w:pPr>
      <w:bookmarkStart w:id="5" w:name="_Toc46843186"/>
      <w:bookmarkStart w:id="6" w:name="_Toc133838051"/>
      <w:r w:rsidRPr="00C21C53">
        <w:lastRenderedPageBreak/>
        <w:t>Task 3</w:t>
      </w:r>
      <w:bookmarkEnd w:id="5"/>
      <w:bookmarkEnd w:id="6"/>
    </w:p>
    <w:p w14:paraId="78403BC6" w14:textId="77777777" w:rsidR="006D7139" w:rsidRPr="00C21C53" w:rsidRDefault="006D7139" w:rsidP="006D7139">
      <w:pPr>
        <w:pStyle w:val="Heading4"/>
        <w:rPr>
          <w:color w:val="auto"/>
        </w:rPr>
      </w:pPr>
      <w:r w:rsidRPr="00C21C53">
        <w:rPr>
          <w:color w:val="auto"/>
        </w:rPr>
        <w:t>Business continuity recommendations document</w:t>
      </w:r>
    </w:p>
    <w:p w14:paraId="53420567" w14:textId="77777777" w:rsidR="006D7139" w:rsidRPr="00C21C53" w:rsidRDefault="006D7139" w:rsidP="006D7139">
      <w:pPr>
        <w:pStyle w:val="Heading4"/>
        <w:rPr>
          <w:color w:val="auto"/>
        </w:rPr>
      </w:pPr>
      <w:r w:rsidRPr="00C21C53">
        <w:rPr>
          <w:color w:val="auto"/>
        </w:rPr>
        <w:t>Disaster recovery recommendations document</w:t>
      </w:r>
    </w:p>
    <w:p w14:paraId="2393DEB3" w14:textId="77777777" w:rsidR="006D7139" w:rsidRPr="006D7139" w:rsidRDefault="006D7139" w:rsidP="006D7139"/>
    <w:p w14:paraId="250F2C9A" w14:textId="77777777" w:rsidR="00393557" w:rsidRPr="00C21C53" w:rsidRDefault="00393557" w:rsidP="00D80838">
      <w:pPr>
        <w:pStyle w:val="Heading1"/>
      </w:pPr>
      <w:bookmarkStart w:id="7" w:name="_Toc133838052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7"/>
    </w:p>
    <w:p w14:paraId="522EDFD1" w14:textId="38B7F5E0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C41210">
        <w:rPr>
          <w:rFonts w:cs="Arial"/>
        </w:rPr>
        <w:t>tasks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3B4B04A1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160BC2">
        <w:rPr>
          <w:rFonts w:eastAsia="Arial" w:cs="Arial"/>
        </w:rPr>
        <w:t>_Task3</w:t>
      </w:r>
    </w:p>
    <w:p w14:paraId="7DC2298E" w14:textId="5FF46FDC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160BC2">
        <w:rPr>
          <w:rFonts w:eastAsia="Arial" w:cs="Arial"/>
        </w:rPr>
        <w:t>_Task3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8" w:name="_Toc89766839"/>
      <w:bookmarkStart w:id="9" w:name="_Toc92978556"/>
      <w:bookmarkStart w:id="10" w:name="_Toc93929783"/>
      <w:bookmarkStart w:id="11" w:name="_Toc133838053"/>
      <w:r>
        <w:rPr>
          <w:rFonts w:ascii="Arial Bold" w:hAnsi="Arial Bold"/>
          <w:b w:val="0"/>
        </w:rPr>
        <w:lastRenderedPageBreak/>
        <w:t>Document information</w:t>
      </w:r>
      <w:bookmarkEnd w:id="8"/>
      <w:bookmarkEnd w:id="9"/>
      <w:bookmarkEnd w:id="10"/>
      <w:bookmarkEnd w:id="11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‘T-LEVELS’ is a registered trade mark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 Level’ is a registered trade mark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r>
        <w:rPr>
          <w:rFonts w:cs="Arial"/>
        </w:rPr>
        <w:t>trade marks</w:t>
      </w:r>
      <w:proofErr w:type="spellEnd"/>
      <w:r>
        <w:rPr>
          <w:rFonts w:cs="Arial"/>
        </w:rPr>
        <w:t xml:space="preserve"> of the Institute for Apprenticeships and Technical Education.</w:t>
      </w:r>
    </w:p>
    <w:p w14:paraId="1466CA0D" w14:textId="58169F62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E96A9B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4"/>
      <w:headerReference w:type="default" r:id="rId25"/>
      <w:headerReference w:type="first" r:id="rId26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EC3C" w14:textId="77777777" w:rsidR="00581386" w:rsidRDefault="00581386" w:rsidP="003020C6">
      <w:r>
        <w:separator/>
      </w:r>
    </w:p>
  </w:endnote>
  <w:endnote w:type="continuationSeparator" w:id="0">
    <w:p w14:paraId="047E14C3" w14:textId="77777777" w:rsidR="00581386" w:rsidRDefault="00581386" w:rsidP="003020C6">
      <w:r>
        <w:continuationSeparator/>
      </w:r>
    </w:p>
  </w:endnote>
  <w:endnote w:type="continuationNotice" w:id="1">
    <w:p w14:paraId="3C146E77" w14:textId="77777777" w:rsidR="00581386" w:rsidRDefault="0058138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539C" w14:textId="77777777" w:rsidR="00B57A76" w:rsidRDefault="00B57A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FCEA2" w14:textId="77777777" w:rsidR="00B57A76" w:rsidRDefault="00B57A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8650" w14:textId="048A6627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C538BA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E3B79" w14:textId="77777777" w:rsidR="00581386" w:rsidRDefault="00581386" w:rsidP="003020C6">
      <w:r>
        <w:separator/>
      </w:r>
    </w:p>
  </w:footnote>
  <w:footnote w:type="continuationSeparator" w:id="0">
    <w:p w14:paraId="7ABDF452" w14:textId="77777777" w:rsidR="00581386" w:rsidRDefault="00581386" w:rsidP="003020C6">
      <w:r>
        <w:continuationSeparator/>
      </w:r>
    </w:p>
  </w:footnote>
  <w:footnote w:type="continuationNotice" w:id="1">
    <w:p w14:paraId="598CFCF5" w14:textId="77777777" w:rsidR="00581386" w:rsidRDefault="0058138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948BF" w14:textId="6B05AAC2" w:rsidR="00B57A76" w:rsidRDefault="00B57A76">
    <w:pPr>
      <w:pStyle w:val="Header"/>
    </w:pPr>
    <w:r>
      <w:pict w14:anchorId="275E62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19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78706" w14:textId="42BCF2DB" w:rsidR="00C21C53" w:rsidRPr="00560496" w:rsidRDefault="00B57A76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46D70A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0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42CBD" w14:textId="5CF5A712" w:rsidR="00B57A76" w:rsidRDefault="00B57A76">
    <w:pPr>
      <w:pStyle w:val="Header"/>
    </w:pPr>
    <w:r>
      <w:pict w14:anchorId="4F2F19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18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64CB" w14:textId="3697E1B3" w:rsidR="00991D2F" w:rsidRDefault="00B57A76">
    <w:pPr>
      <w:pStyle w:val="Header"/>
    </w:pPr>
    <w:r>
      <w:pict w14:anchorId="2B09EB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2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65E0" w14:textId="2DF5B072" w:rsidR="00C21C53" w:rsidRPr="00560496" w:rsidRDefault="00B57A76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62BAA91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3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47221" w14:textId="4B3EFE6E" w:rsidR="00991D2F" w:rsidRDefault="00B57A76">
    <w:pPr>
      <w:pStyle w:val="Header"/>
    </w:pPr>
    <w:r>
      <w:pict w14:anchorId="3F3E11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1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CA6A" w14:textId="73ACA485" w:rsidR="00B71B6F" w:rsidRDefault="00B57A76">
    <w:pPr>
      <w:pStyle w:val="Header"/>
    </w:pPr>
    <w:r>
      <w:pict w14:anchorId="61FE4B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5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8977D" w14:textId="43E93CD9" w:rsidR="00C21C53" w:rsidRPr="00560496" w:rsidRDefault="00B57A76" w:rsidP="00C21C53">
    <w:pPr>
      <w:spacing w:before="360" w:after="0" w:line="240" w:lineRule="auto"/>
      <w:rPr>
        <w:sz w:val="16"/>
        <w:szCs w:val="16"/>
      </w:rPr>
    </w:pPr>
    <w:r>
      <w:rPr>
        <w:noProof/>
      </w:rPr>
      <w:pict w14:anchorId="44F9F2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6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="00142B00"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="00142B00" w:rsidRPr="00560496">
      <w:rPr>
        <w:sz w:val="16"/>
        <w:szCs w:val="16"/>
      </w:rPr>
      <w:fldChar w:fldCharType="end"/>
    </w:r>
    <w:r w:rsidR="00D7408D">
      <w:rPr>
        <w:sz w:val="16"/>
        <w:szCs w:val="16"/>
      </w:rPr>
      <w:t>, Task 3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="00142B00"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="00142B00"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="00142B00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A3D7" w14:textId="21B03731" w:rsidR="00B71B6F" w:rsidRDefault="00B57A76">
    <w:pPr>
      <w:pStyle w:val="Header"/>
    </w:pPr>
    <w:r>
      <w:pict w14:anchorId="44FC64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51224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55DC"/>
    <w:rsid w:val="000327DF"/>
    <w:rsid w:val="00033C59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2867"/>
    <w:rsid w:val="000D31B6"/>
    <w:rsid w:val="000F4E74"/>
    <w:rsid w:val="00113E0D"/>
    <w:rsid w:val="001315D3"/>
    <w:rsid w:val="00142B00"/>
    <w:rsid w:val="00147C3D"/>
    <w:rsid w:val="00157919"/>
    <w:rsid w:val="00160BC2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0F8D"/>
    <w:rsid w:val="0027792A"/>
    <w:rsid w:val="0028256D"/>
    <w:rsid w:val="00284F6D"/>
    <w:rsid w:val="002A1537"/>
    <w:rsid w:val="002B0492"/>
    <w:rsid w:val="002B4357"/>
    <w:rsid w:val="002D2775"/>
    <w:rsid w:val="002E0EE2"/>
    <w:rsid w:val="002F236C"/>
    <w:rsid w:val="002F6A69"/>
    <w:rsid w:val="003020C6"/>
    <w:rsid w:val="00303B87"/>
    <w:rsid w:val="003128AC"/>
    <w:rsid w:val="00315542"/>
    <w:rsid w:val="00327C47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C01DC"/>
    <w:rsid w:val="004E02C2"/>
    <w:rsid w:val="004F294F"/>
    <w:rsid w:val="005038E1"/>
    <w:rsid w:val="00513599"/>
    <w:rsid w:val="005160FD"/>
    <w:rsid w:val="00524F58"/>
    <w:rsid w:val="00534AC4"/>
    <w:rsid w:val="00536F97"/>
    <w:rsid w:val="00550DB5"/>
    <w:rsid w:val="00561462"/>
    <w:rsid w:val="00566189"/>
    <w:rsid w:val="00581386"/>
    <w:rsid w:val="00583965"/>
    <w:rsid w:val="00584DB9"/>
    <w:rsid w:val="0058582B"/>
    <w:rsid w:val="005955BB"/>
    <w:rsid w:val="00596F2C"/>
    <w:rsid w:val="005A3989"/>
    <w:rsid w:val="005A774E"/>
    <w:rsid w:val="005B0A82"/>
    <w:rsid w:val="005C377C"/>
    <w:rsid w:val="005C3987"/>
    <w:rsid w:val="005C41BC"/>
    <w:rsid w:val="005D7D57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7506"/>
    <w:rsid w:val="00603715"/>
    <w:rsid w:val="00613F24"/>
    <w:rsid w:val="00630ED1"/>
    <w:rsid w:val="00631705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41C2"/>
    <w:rsid w:val="006A681E"/>
    <w:rsid w:val="006B3708"/>
    <w:rsid w:val="006B3871"/>
    <w:rsid w:val="006D08D7"/>
    <w:rsid w:val="006D7139"/>
    <w:rsid w:val="006E2EDC"/>
    <w:rsid w:val="006F1655"/>
    <w:rsid w:val="006F70E3"/>
    <w:rsid w:val="0071171E"/>
    <w:rsid w:val="00712178"/>
    <w:rsid w:val="0071614C"/>
    <w:rsid w:val="00717931"/>
    <w:rsid w:val="00721578"/>
    <w:rsid w:val="007320F9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7B9D"/>
    <w:rsid w:val="008552A5"/>
    <w:rsid w:val="0086467D"/>
    <w:rsid w:val="00877274"/>
    <w:rsid w:val="0088246F"/>
    <w:rsid w:val="00885E6A"/>
    <w:rsid w:val="00886CBE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D75FC"/>
    <w:rsid w:val="009D7BB8"/>
    <w:rsid w:val="009E3C91"/>
    <w:rsid w:val="009E6C0D"/>
    <w:rsid w:val="009F0E5A"/>
    <w:rsid w:val="009F1985"/>
    <w:rsid w:val="009F4114"/>
    <w:rsid w:val="00A04E02"/>
    <w:rsid w:val="00A07413"/>
    <w:rsid w:val="00A41F89"/>
    <w:rsid w:val="00A420D9"/>
    <w:rsid w:val="00A44314"/>
    <w:rsid w:val="00A4484B"/>
    <w:rsid w:val="00A51722"/>
    <w:rsid w:val="00A60F9A"/>
    <w:rsid w:val="00A618D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27AC5"/>
    <w:rsid w:val="00B366B5"/>
    <w:rsid w:val="00B4503B"/>
    <w:rsid w:val="00B45978"/>
    <w:rsid w:val="00B46FD3"/>
    <w:rsid w:val="00B52F81"/>
    <w:rsid w:val="00B53643"/>
    <w:rsid w:val="00B56168"/>
    <w:rsid w:val="00B57A76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30D3"/>
    <w:rsid w:val="00B840A5"/>
    <w:rsid w:val="00B96E23"/>
    <w:rsid w:val="00BA4A56"/>
    <w:rsid w:val="00BB0E95"/>
    <w:rsid w:val="00BB18A5"/>
    <w:rsid w:val="00BB56DF"/>
    <w:rsid w:val="00BB668D"/>
    <w:rsid w:val="00BC5FA2"/>
    <w:rsid w:val="00BC6E5E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4115B"/>
    <w:rsid w:val="00C41210"/>
    <w:rsid w:val="00C52E40"/>
    <w:rsid w:val="00C538BA"/>
    <w:rsid w:val="00C53C6C"/>
    <w:rsid w:val="00C743D5"/>
    <w:rsid w:val="00C74DFF"/>
    <w:rsid w:val="00C802B9"/>
    <w:rsid w:val="00C81027"/>
    <w:rsid w:val="00C87B7D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CF2FB0"/>
    <w:rsid w:val="00D0199A"/>
    <w:rsid w:val="00D01AFE"/>
    <w:rsid w:val="00D027F6"/>
    <w:rsid w:val="00D0373F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08D"/>
    <w:rsid w:val="00D741D0"/>
    <w:rsid w:val="00D80838"/>
    <w:rsid w:val="00D82C0C"/>
    <w:rsid w:val="00D87B2D"/>
    <w:rsid w:val="00DC0AE1"/>
    <w:rsid w:val="00DC1B4D"/>
    <w:rsid w:val="00DC21E7"/>
    <w:rsid w:val="00DC4249"/>
    <w:rsid w:val="00DD66AA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9065C"/>
    <w:rsid w:val="00E96A9B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C4809"/>
    <w:rsid w:val="00FD044D"/>
    <w:rsid w:val="00FE0B15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698D2F-E930-4CCB-815D-CB39F41D6EFB}">
  <ds:schemaRefs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87480d1a-c80c-477c-9f53-d14d87a45f08"/>
    <ds:schemaRef ds:uri="http://schemas.microsoft.com/sharepoint/v3"/>
    <ds:schemaRef ds:uri="http://schemas.openxmlformats.org/package/2006/metadata/core-properties"/>
    <ds:schemaRef ds:uri="http://purl.org/dc/dcmitype/"/>
    <ds:schemaRef ds:uri="beb00d12-24e9-4294-9648-655a5729678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6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2025-07-21T12:16:00Z</dcterms:created>
  <dcterms:modified xsi:type="dcterms:W3CDTF">2025-07-21T12:17:00Z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